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92C8D2" w14:textId="77777777" w:rsidR="002A1D24" w:rsidRDefault="002A1D24" w:rsidP="002A1D2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SWANNSBY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fl.1471)</w:t>
      </w:r>
    </w:p>
    <w:p w14:paraId="372EEFF0" w14:textId="77777777" w:rsidR="002A1D24" w:rsidRDefault="002A1D24" w:rsidP="002A1D2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 Cutler.</w:t>
      </w:r>
    </w:p>
    <w:p w14:paraId="1EB7A740" w14:textId="77777777" w:rsidR="002A1D24" w:rsidRDefault="002A1D24" w:rsidP="002A1D2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6980CA8" w14:textId="77777777" w:rsidR="002A1D24" w:rsidRDefault="002A1D24" w:rsidP="002A1D2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22A4AAC" w14:textId="77777777" w:rsidR="002A1D24" w:rsidRDefault="002A1D24" w:rsidP="002A1D2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1471</w:t>
      </w:r>
      <w:r>
        <w:rPr>
          <w:rFonts w:ascii="Times New Roman" w:hAnsi="Times New Roman" w:cs="Times New Roman"/>
          <w:sz w:val="24"/>
          <w:szCs w:val="24"/>
        </w:rPr>
        <w:tab/>
        <w:t xml:space="preserve">He took on an apprentice, William </w:t>
      </w:r>
      <w:proofErr w:type="spellStart"/>
      <w:r>
        <w:rPr>
          <w:rFonts w:ascii="Times New Roman" w:hAnsi="Times New Roman" w:cs="Times New Roman"/>
          <w:sz w:val="24"/>
          <w:szCs w:val="24"/>
        </w:rPr>
        <w:t>Woderoof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14:paraId="7B7F6074" w14:textId="77777777" w:rsidR="002A1D24" w:rsidRDefault="002A1D24" w:rsidP="002A1D2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A3322F">
        <w:rPr>
          <w:rFonts w:ascii="Times New Roman" w:hAnsi="Times New Roman" w:cs="Times New Roman"/>
          <w:sz w:val="24"/>
          <w:szCs w:val="24"/>
        </w:rPr>
        <w:t>(London Apprenticeship Abstracts 1442-1850)</w:t>
      </w:r>
    </w:p>
    <w:p w14:paraId="60A43647" w14:textId="77777777" w:rsidR="002A1D24" w:rsidRDefault="002A1D24" w:rsidP="002A1D2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6C3309D" w14:textId="77777777" w:rsidR="002A1D24" w:rsidRDefault="002A1D24" w:rsidP="002A1D2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92CC350" w14:textId="77777777" w:rsidR="002A1D24" w:rsidRDefault="002A1D24" w:rsidP="002A1D2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April 2022</w:t>
      </w:r>
    </w:p>
    <w:p w14:paraId="13B146F2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79BC04" w14:textId="77777777" w:rsidR="002A1D24" w:rsidRDefault="002A1D24" w:rsidP="009139A6">
      <w:r>
        <w:separator/>
      </w:r>
    </w:p>
  </w:endnote>
  <w:endnote w:type="continuationSeparator" w:id="0">
    <w:p w14:paraId="1CF1D77B" w14:textId="77777777" w:rsidR="002A1D24" w:rsidRDefault="002A1D2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1251C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949537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F8F8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FB7906" w14:textId="77777777" w:rsidR="002A1D24" w:rsidRDefault="002A1D24" w:rsidP="009139A6">
      <w:r>
        <w:separator/>
      </w:r>
    </w:p>
  </w:footnote>
  <w:footnote w:type="continuationSeparator" w:id="0">
    <w:p w14:paraId="4CBE5BBE" w14:textId="77777777" w:rsidR="002A1D24" w:rsidRDefault="002A1D2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8BF73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3734A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27044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1D24"/>
    <w:rsid w:val="000666E0"/>
    <w:rsid w:val="002510B7"/>
    <w:rsid w:val="002A1D24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2B6210"/>
  <w15:chartTrackingRefBased/>
  <w15:docId w15:val="{31D5D70D-BD35-4F5C-AE0E-14AA8FCC6D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25</Words>
  <Characters>145</Characters>
  <Application>Microsoft Office Word</Application>
  <DocSecurity>0</DocSecurity>
  <Lines>1</Lines>
  <Paragraphs>1</Paragraphs>
  <ScaleCrop>false</ScaleCrop>
  <Company/>
  <LinksUpToDate>false</LinksUpToDate>
  <CharactersWithSpaces>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2022-04-29T20:55:00Z</dcterms:created>
  <dcterms:modified xsi:type="dcterms:W3CDTF">2022-04-29T20:55:00Z</dcterms:modified>
</cp:coreProperties>
</file>